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075624" w14:textId="77777777" w:rsidR="00297242" w:rsidRDefault="00297242" w:rsidP="00297242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Richard WRENCHE</w:t>
      </w:r>
      <w:r>
        <w:t xml:space="preserve">        (fl.1483)</w:t>
      </w:r>
    </w:p>
    <w:p w14:paraId="52807E6A" w14:textId="77777777" w:rsidR="00297242" w:rsidRDefault="00297242" w:rsidP="00297242">
      <w:pPr>
        <w:pStyle w:val="NoSpacing"/>
        <w:tabs>
          <w:tab w:val="left" w:pos="720"/>
          <w:tab w:val="left" w:pos="810"/>
        </w:tabs>
        <w:jc w:val="both"/>
      </w:pPr>
      <w:r>
        <w:t>of Tilney, Norfolk. Yeoman.</w:t>
      </w:r>
    </w:p>
    <w:p w14:paraId="267E9275" w14:textId="77777777" w:rsidR="00297242" w:rsidRDefault="00297242" w:rsidP="00297242">
      <w:pPr>
        <w:pStyle w:val="NoSpacing"/>
        <w:tabs>
          <w:tab w:val="left" w:pos="720"/>
          <w:tab w:val="left" w:pos="810"/>
        </w:tabs>
        <w:jc w:val="both"/>
      </w:pPr>
    </w:p>
    <w:p w14:paraId="60C56632" w14:textId="77777777" w:rsidR="00297242" w:rsidRDefault="00297242" w:rsidP="00297242">
      <w:pPr>
        <w:pStyle w:val="NoSpacing"/>
        <w:tabs>
          <w:tab w:val="left" w:pos="720"/>
          <w:tab w:val="left" w:pos="810"/>
        </w:tabs>
        <w:jc w:val="both"/>
      </w:pPr>
    </w:p>
    <w:p w14:paraId="0FEE8840" w14:textId="77777777" w:rsidR="00297242" w:rsidRDefault="00297242" w:rsidP="00297242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 xml:space="preserve">William Elwyn of </w:t>
      </w:r>
      <w:proofErr w:type="spellStart"/>
      <w:r>
        <w:t>Wiggenhall</w:t>
      </w:r>
      <w:proofErr w:type="spellEnd"/>
      <w:r>
        <w:t xml:space="preserve"> </w:t>
      </w:r>
      <w:proofErr w:type="spellStart"/>
      <w:r>
        <w:t>St.Germans</w:t>
      </w:r>
      <w:proofErr w:type="spellEnd"/>
      <w:r>
        <w:t xml:space="preserve">, Norfolk(q.v.), brought a </w:t>
      </w:r>
    </w:p>
    <w:p w14:paraId="4CEDAAEF" w14:textId="77777777" w:rsidR="00297242" w:rsidRDefault="00297242" w:rsidP="00297242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>plaint of debt against him.</w:t>
      </w:r>
    </w:p>
    <w:p w14:paraId="54C368B1" w14:textId="77777777" w:rsidR="00297242" w:rsidRDefault="00297242" w:rsidP="00297242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67942E48" w14:textId="77777777" w:rsidR="00297242" w:rsidRDefault="00297242" w:rsidP="00297242">
      <w:pPr>
        <w:pStyle w:val="NoSpacing"/>
        <w:tabs>
          <w:tab w:val="left" w:pos="720"/>
          <w:tab w:val="left" w:pos="810"/>
        </w:tabs>
        <w:jc w:val="both"/>
      </w:pPr>
    </w:p>
    <w:p w14:paraId="3AC07425" w14:textId="77777777" w:rsidR="00297242" w:rsidRDefault="00297242" w:rsidP="00297242">
      <w:pPr>
        <w:pStyle w:val="NoSpacing"/>
        <w:tabs>
          <w:tab w:val="left" w:pos="3420"/>
        </w:tabs>
        <w:jc w:val="both"/>
      </w:pPr>
      <w:r>
        <w:tab/>
      </w:r>
    </w:p>
    <w:p w14:paraId="0434902E" w14:textId="77777777" w:rsidR="00297242" w:rsidRDefault="00297242" w:rsidP="00297242">
      <w:pPr>
        <w:pStyle w:val="NoSpacing"/>
        <w:tabs>
          <w:tab w:val="left" w:pos="720"/>
          <w:tab w:val="left" w:pos="810"/>
        </w:tabs>
        <w:jc w:val="both"/>
      </w:pPr>
      <w:r>
        <w:t>13 February 2020</w:t>
      </w:r>
    </w:p>
    <w:p w14:paraId="13E6E174" w14:textId="77777777" w:rsidR="006B2F86" w:rsidRPr="00E71FC3" w:rsidRDefault="002972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82233" w14:textId="77777777" w:rsidR="00297242" w:rsidRDefault="00297242" w:rsidP="00E71FC3">
      <w:pPr>
        <w:spacing w:after="0" w:line="240" w:lineRule="auto"/>
      </w:pPr>
      <w:r>
        <w:separator/>
      </w:r>
    </w:p>
  </w:endnote>
  <w:endnote w:type="continuationSeparator" w:id="0">
    <w:p w14:paraId="66B22CF4" w14:textId="77777777" w:rsidR="00297242" w:rsidRDefault="002972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F8EA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3EB7F" w14:textId="77777777" w:rsidR="00297242" w:rsidRDefault="00297242" w:rsidP="00E71FC3">
      <w:pPr>
        <w:spacing w:after="0" w:line="240" w:lineRule="auto"/>
      </w:pPr>
      <w:r>
        <w:separator/>
      </w:r>
    </w:p>
  </w:footnote>
  <w:footnote w:type="continuationSeparator" w:id="0">
    <w:p w14:paraId="46E6E4A1" w14:textId="77777777" w:rsidR="00297242" w:rsidRDefault="002972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42"/>
    <w:rsid w:val="001A7C09"/>
    <w:rsid w:val="00297242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C30F4"/>
  <w15:chartTrackingRefBased/>
  <w15:docId w15:val="{E54607C0-8F3A-4C74-B3A9-470261B0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972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2020-03-06T20:06:00Z</dcterms:created>
  <dcterms:modified xsi:type="dcterms:W3CDTF">2020-03-06T20:07:00Z</dcterms:modified>
</cp:coreProperties>
</file>